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B4" w:rsidRDefault="008C05B4" w:rsidP="004243CE">
      <w:pPr>
        <w:jc w:val="center"/>
        <w:rPr>
          <w:b/>
        </w:rPr>
      </w:pPr>
      <w:r w:rsidRPr="00F92F29">
        <w:rPr>
          <w:b/>
        </w:rPr>
        <w:t>201</w:t>
      </w:r>
      <w:r>
        <w:rPr>
          <w:b/>
        </w:rPr>
        <w:t>..-201..</w:t>
      </w:r>
      <w:r w:rsidRPr="00F92F29">
        <w:rPr>
          <w:b/>
        </w:rPr>
        <w:t xml:space="preserve"> EĞİTİM-ÖĞRETİM YILI </w:t>
      </w:r>
      <w:r>
        <w:rPr>
          <w:b/>
        </w:rPr>
        <w:t>………………..</w:t>
      </w:r>
      <w:r w:rsidRPr="00F92F29">
        <w:rPr>
          <w:b/>
        </w:rPr>
        <w:t xml:space="preserve"> </w:t>
      </w:r>
      <w:r>
        <w:rPr>
          <w:b/>
        </w:rPr>
        <w:t xml:space="preserve">ORTAOKULU FEN BİLİMLERİ DERSİ 5/A-C </w:t>
      </w:r>
      <w:r w:rsidRPr="00F92F29">
        <w:rPr>
          <w:b/>
        </w:rPr>
        <w:t>SINIF</w:t>
      </w:r>
      <w:r>
        <w:rPr>
          <w:b/>
        </w:rPr>
        <w:t>LARI 2.DÖNEM 1</w:t>
      </w:r>
      <w:r w:rsidRPr="00F92F29">
        <w:rPr>
          <w:b/>
        </w:rPr>
        <w:t>.YAZILI SINAV SORULARI</w:t>
      </w:r>
    </w:p>
    <w:p w:rsidR="008C05B4" w:rsidRPr="00F92F29" w:rsidRDefault="008C05B4" w:rsidP="004243CE">
      <w:pPr>
        <w:rPr>
          <w:b/>
        </w:rPr>
      </w:pPr>
      <w:r>
        <w:rPr>
          <w:b/>
        </w:rPr>
        <w:t xml:space="preserve">AD-SOYAD     </w:t>
      </w:r>
      <w:r w:rsidRPr="00F92F29">
        <w:rPr>
          <w:b/>
        </w:rPr>
        <w:t>:</w:t>
      </w:r>
      <w:r w:rsidRPr="00F92F29">
        <w:rPr>
          <w:b/>
        </w:rPr>
        <w:tab/>
      </w:r>
      <w:r w:rsidRPr="00F92F29">
        <w:rPr>
          <w:b/>
        </w:rPr>
        <w:tab/>
      </w:r>
      <w:r w:rsidRPr="00F92F29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SINIF    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NO     </w:t>
      </w:r>
      <w:r w:rsidRPr="00F92F29">
        <w:rPr>
          <w:b/>
        </w:rPr>
        <w:t xml:space="preserve">: </w:t>
      </w:r>
      <w:r>
        <w:rPr>
          <w:b/>
        </w:rPr>
        <w:t xml:space="preserve">                                                      TARİH     </w:t>
      </w:r>
      <w:r w:rsidRPr="00F92F29">
        <w:rPr>
          <w:b/>
        </w:rPr>
        <w:t>:</w:t>
      </w:r>
      <w:r>
        <w:rPr>
          <w:b/>
        </w:rPr>
        <w:t xml:space="preserve">  …./03/201..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7"/>
        <w:gridCol w:w="5367"/>
        <w:gridCol w:w="5161"/>
      </w:tblGrid>
      <w:tr w:rsidR="008C05B4" w:rsidTr="00291C38">
        <w:tc>
          <w:tcPr>
            <w:tcW w:w="5265" w:type="dxa"/>
          </w:tcPr>
          <w:p w:rsidR="008C05B4" w:rsidRPr="00291C38" w:rsidRDefault="008C05B4" w:rsidP="00291C38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1-Aşağıdaki ifadelerin yanına  doğru ise (D) ,yanlış ise (Y) harfi yazınız.</w:t>
            </w:r>
          </w:p>
          <w:p w:rsidR="008C05B4" w:rsidRPr="00291C38" w:rsidRDefault="008C05B4" w:rsidP="00291C38">
            <w:pPr>
              <w:rPr>
                <w:b/>
                <w:color w:val="FF0000"/>
                <w:sz w:val="22"/>
                <w:szCs w:val="22"/>
              </w:rPr>
            </w:pPr>
            <w:r w:rsidRPr="00291C38">
              <w:rPr>
                <w:b/>
                <w:bCs/>
                <w:sz w:val="20"/>
                <w:szCs w:val="20"/>
              </w:rPr>
              <w:t>(      ) Böbrekler kanı süzerek vücudumuzu zararlı maddelerden arındırır.</w:t>
            </w:r>
          </w:p>
          <w:p w:rsidR="008C05B4" w:rsidRPr="00291C38" w:rsidRDefault="008C05B4" w:rsidP="00291C38">
            <w:pPr>
              <w:ind w:right="-648"/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(     ) Sindirilen besinlerin kana geçtiği organ midedir.</w:t>
            </w:r>
          </w:p>
          <w:p w:rsidR="008C05B4" w:rsidRPr="00291C38" w:rsidRDefault="008C05B4" w:rsidP="00291C38">
            <w:pPr>
              <w:ind w:right="-648"/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 xml:space="preserve">(     ) </w:t>
            </w:r>
            <w:r w:rsidRPr="00291C38">
              <w:rPr>
                <w:b/>
                <w:bCs/>
                <w:sz w:val="20"/>
                <w:szCs w:val="20"/>
              </w:rPr>
              <w:t>D vitamini kemik ve diş sağlığı için önemlidir.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(     )</w:t>
            </w:r>
            <w:r w:rsidRPr="00291C38">
              <w:rPr>
                <w:b/>
                <w:bCs/>
                <w:sz w:val="20"/>
                <w:szCs w:val="20"/>
              </w:rPr>
              <w:t xml:space="preserve"> Karbonhidratlar vücudumuzun başlıca enerji kaynağıdır.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(     ) Yetişkinlerde 28 adet diş vardır.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2-Aşağıdaki cümlelerde boş bırakılan yerleri uygun kelimelerle doldurunuz. </w:t>
            </w:r>
          </w:p>
          <w:p w:rsidR="008C05B4" w:rsidRPr="00291C38" w:rsidRDefault="008C05B4" w:rsidP="00291C3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291C38">
              <w:rPr>
                <w:b/>
                <w:sz w:val="20"/>
                <w:szCs w:val="20"/>
              </w:rPr>
              <w:t>( Pürüzlü, Newton, Kaynama, Dinamometre, Zıt)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_Kuvvet birimi …………………………… dur.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_Sürtünme kuvveti  harekete ………………. yöndedir.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_......................... yüzeylerde sürtünme kuvveti fazladır.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_Kuvvet …………………….  ile ölçülür.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0"/>
                <w:szCs w:val="20"/>
              </w:rPr>
              <w:t>_................................. belirli bir sıcaklıkta gerçekleşir.</w:t>
            </w:r>
            <w:r w:rsidRPr="00291C38">
              <w:rPr>
                <w:b/>
                <w:sz w:val="22"/>
                <w:szCs w:val="22"/>
              </w:rPr>
              <w:t xml:space="preserve"> 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3-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i1025" type="#_x0000_t75" style="width:249.75pt;height:139.5pt;visibility:visible">
                  <v:imagedata r:id="rId5" o:title=""/>
                </v:shape>
              </w:pic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4-</w:t>
            </w:r>
            <w:r w:rsidRPr="00291C38">
              <w:rPr>
                <w:b/>
                <w:sz w:val="20"/>
                <w:szCs w:val="20"/>
              </w:rPr>
              <w:t xml:space="preserve"> Aşağıdaki bilgilerden hangisi </w:t>
            </w:r>
            <w:r w:rsidRPr="00291C38">
              <w:rPr>
                <w:b/>
                <w:sz w:val="20"/>
                <w:szCs w:val="20"/>
                <w:u w:val="single"/>
              </w:rPr>
              <w:t>yanlıştır</w:t>
            </w:r>
            <w:r w:rsidRPr="00291C38">
              <w:rPr>
                <w:b/>
                <w:sz w:val="20"/>
                <w:szCs w:val="20"/>
              </w:rPr>
              <w:t>?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Resim 18" o:spid="_x0000_s1026" type="#_x0000_t75" alt="19" style="position:absolute;left:0;text-align:left;margin-left:1.8pt;margin-top:-.1pt;width:249.85pt;height:115.85pt;z-index:-251661824;visibility:visible">
                  <v:imagedata r:id="rId6" o:title="" croptop="10510f" cropbottom="1545f" cropright="1338f" gain="109227f" blacklevel="-6554f"/>
                </v:shape>
              </w:pic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11-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noProof/>
                <w:sz w:val="22"/>
                <w:szCs w:val="22"/>
              </w:rPr>
              <w:pict>
                <v:shape id="Resim 8" o:spid="_x0000_i1026" type="#_x0000_t75" style="width:247.5pt;height:166.5pt;visibility:visible">
                  <v:imagedata r:id="rId7" o:title=""/>
                </v:shape>
              </w:pict>
            </w: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12-Aşağıda    gözlemlenen </w:t>
            </w:r>
            <w:r w:rsidRPr="00291C38">
              <w:rPr>
                <w:b/>
                <w:sz w:val="22"/>
                <w:szCs w:val="22"/>
                <w:u w:val="single"/>
              </w:rPr>
              <w:t>olayın adı nedir?</w:t>
            </w: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  <w:r w:rsidRPr="00291C38">
              <w:rPr>
                <w:rFonts w:ascii="Comic Sans MS" w:hAnsi="Comic Sans MS"/>
                <w:noProof/>
                <w:sz w:val="20"/>
                <w:szCs w:val="20"/>
              </w:rPr>
              <w:pict>
                <v:shape id="il_fi" o:spid="_x0000_i1027" type="#_x0000_t75" alt="Açıklama: http://www.zenginbilgiler.com/attachments/396d1308397563/gunes-geo.gif" style="width:248.25pt;height:32.25pt;visibility:visible">
                  <v:imagedata r:id="rId8" o:title=""/>
                </v:shape>
              </w:pict>
            </w:r>
            <w:r w:rsidRPr="00291C38">
              <w:rPr>
                <w:b/>
                <w:sz w:val="22"/>
                <w:szCs w:val="22"/>
              </w:rPr>
              <w:t>A) Güneş tutulması                     B) Ay tutulması</w:t>
            </w:r>
            <w:r w:rsidRPr="00291C38">
              <w:rPr>
                <w:b/>
                <w:sz w:val="22"/>
                <w:szCs w:val="22"/>
              </w:rPr>
              <w:br/>
              <w:t>C) Güneş kayması                       D) Ay dönmesi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13-Opak madde ekrana doğru ilerletilirse ekrandaki tam gölgenin boyutu için hangisi </w:t>
            </w:r>
            <w:r w:rsidRPr="00291C38">
              <w:rPr>
                <w:b/>
                <w:sz w:val="22"/>
                <w:szCs w:val="22"/>
                <w:u w:val="single"/>
              </w:rPr>
              <w:t>doğru olur?</w:t>
            </w:r>
          </w:p>
          <w:p w:rsidR="008C05B4" w:rsidRPr="00291C38" w:rsidRDefault="008C05B4" w:rsidP="00291C38">
            <w:pPr>
              <w:spacing w:line="240" w:lineRule="atLeast"/>
              <w:ind w:left="-142" w:right="-355"/>
              <w:contextualSpacing/>
              <w:rPr>
                <w:sz w:val="22"/>
                <w:szCs w:val="22"/>
              </w:rPr>
            </w:pPr>
            <w:r w:rsidRPr="00291C38">
              <w:rPr>
                <w:sz w:val="22"/>
                <w:szCs w:val="22"/>
              </w:rPr>
              <w:t xml:space="preserve">      </w:t>
            </w:r>
            <w:r w:rsidRPr="00291C38">
              <w:rPr>
                <w:b/>
                <w:noProof/>
                <w:sz w:val="22"/>
                <w:szCs w:val="22"/>
              </w:rPr>
              <w:pict>
                <v:shape id="Resim 4" o:spid="_x0000_i1028" type="#_x0000_t75" style="width:221.25pt;height:54pt;visibility:visible">
                  <v:imagedata r:id="rId9" o:title=""/>
                </v:shape>
              </w:pict>
            </w:r>
          </w:p>
          <w:p w:rsidR="008C05B4" w:rsidRPr="00291C38" w:rsidRDefault="008C05B4" w:rsidP="00291C38">
            <w:pPr>
              <w:spacing w:line="240" w:lineRule="atLeast"/>
              <w:ind w:left="-142" w:right="-355"/>
              <w:contextualSpacing/>
              <w:rPr>
                <w:b/>
                <w:sz w:val="22"/>
                <w:szCs w:val="22"/>
              </w:rPr>
            </w:pPr>
            <w:r w:rsidRPr="00291C38">
              <w:rPr>
                <w:sz w:val="22"/>
                <w:szCs w:val="22"/>
              </w:rPr>
              <w:t xml:space="preserve">         </w:t>
            </w:r>
            <w:r w:rsidRPr="00291C38">
              <w:rPr>
                <w:b/>
                <w:sz w:val="22"/>
                <w:szCs w:val="22"/>
              </w:rPr>
              <w:t>A) Değişmez            B) Büyür</w:t>
            </w:r>
          </w:p>
          <w:p w:rsidR="008C05B4" w:rsidRPr="00291C38" w:rsidRDefault="008C05B4" w:rsidP="00291C38">
            <w:pPr>
              <w:spacing w:line="240" w:lineRule="atLeast"/>
              <w:ind w:left="-142" w:right="-355"/>
              <w:contextualSpacing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         C) Küçülür              D) Önce artar sonra değişmez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14-</w:t>
            </w:r>
          </w:p>
          <w:p w:rsidR="008C05B4" w:rsidRPr="00291C38" w:rsidRDefault="008C05B4" w:rsidP="00291C3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noProof/>
                <w:sz w:val="22"/>
                <w:szCs w:val="22"/>
              </w:rPr>
              <w:pict>
                <v:shape id="Resim 16" o:spid="_x0000_i1029" type="#_x0000_t75" alt="http://www.fenokulu.net/konutesti/applications/yonetici/sayfalar/resim_bul.php?soru_bul=1&amp;soru_no=13778" style="width:248.25pt;height:123pt;visibility:visible">
                  <v:imagedata r:id="rId10" r:href="rId11"/>
                </v:shape>
              </w:pict>
            </w:r>
          </w:p>
        </w:tc>
        <w:tc>
          <w:tcPr>
            <w:tcW w:w="5466" w:type="dxa"/>
          </w:tcPr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5-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noProof/>
                <w:sz w:val="22"/>
                <w:szCs w:val="22"/>
              </w:rPr>
              <w:pict>
                <v:shape id="Resim 1" o:spid="_x0000_i1030" type="#_x0000_t75" alt="http://www.fenokulu.net/konutesti/applications/yonetici/sayfalar/resim_bul.php?soru_bul=1&amp;soru_no=13773" style="width:256.5pt;height:147.75pt;visibility:visible">
                  <v:imagedata r:id="rId12" r:href="rId13"/>
                </v:shape>
              </w:pic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291C38">
              <w:rPr>
                <w:b/>
                <w:sz w:val="22"/>
                <w:szCs w:val="22"/>
              </w:rPr>
              <w:t xml:space="preserve">6- Resimde sıcaklıkları farklı iki cisim verilmiştir. Resme göre ısı aktarım yönü aşağıdakilerden </w:t>
            </w:r>
            <w:r w:rsidRPr="00291C38">
              <w:rPr>
                <w:b/>
                <w:sz w:val="22"/>
                <w:szCs w:val="22"/>
                <w:u w:val="single"/>
              </w:rPr>
              <w:t>hangisi gibi olmalıdır?</w:t>
            </w:r>
            <w:r w:rsidRPr="00291C38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8C05B4" w:rsidRPr="00291C38" w:rsidRDefault="008C05B4" w:rsidP="00291C38">
            <w:pPr>
              <w:tabs>
                <w:tab w:val="left" w:pos="3920"/>
              </w:tabs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59.75pt;margin-top:5.3pt;width:26.9pt;height:0;flip:x;z-index:2516567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8" type="#_x0000_t32" style="position:absolute;margin-left:33.75pt;margin-top:5.3pt;width:32.05pt;height:0;z-index:2516556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Resim 8" o:spid="_x0000_s1029" type="#_x0000_t75" style="position:absolute;margin-left:6.75pt;margin-top:1.05pt;width:251.8pt;height:55.95pt;z-index:-251656704;visibility:visible" wrapcoords="-64 0 -64 21312 21600 21312 21600 0 -64 0">
                  <v:imagedata r:id="rId14" o:title=""/>
                  <w10:wrap type="tight"/>
                </v:shape>
              </w:pict>
            </w:r>
            <w:r w:rsidRPr="00291C38">
              <w:rPr>
                <w:b/>
                <w:sz w:val="22"/>
                <w:szCs w:val="22"/>
              </w:rPr>
              <w:t xml:space="preserve">A)   A               B             B)        A </w:t>
            </w:r>
            <w:r w:rsidRPr="00291C38">
              <w:rPr>
                <w:b/>
                <w:sz w:val="22"/>
                <w:szCs w:val="22"/>
              </w:rPr>
              <w:tab/>
              <w:t>B</w:t>
            </w: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tabs>
                <w:tab w:val="left" w:pos="3347"/>
              </w:tabs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_x0000_s1030" type="#_x0000_t32" style="position:absolute;margin-left:168.75pt;margin-top:11.6pt;width:0;height:31.35pt;z-index:2516587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1" type="#_x0000_t32" style="position:absolute;margin-left:33.75pt;margin-top:11.6pt;width:0;height:23.8pt;flip:y;z-index:251657728" o:connectortype="straight">
                  <v:stroke endarrow="block"/>
                </v:shape>
              </w:pict>
            </w:r>
            <w:r w:rsidRPr="00291C38">
              <w:rPr>
                <w:b/>
                <w:sz w:val="22"/>
                <w:szCs w:val="22"/>
              </w:rPr>
              <w:t>C)       A                           D)               A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           B                                                 B</w:t>
            </w:r>
          </w:p>
          <w:p w:rsidR="008C05B4" w:rsidRPr="00291C38" w:rsidRDefault="008C05B4" w:rsidP="00291C38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 id="Resim 23" o:spid="_x0000_s1032" type="#_x0000_t75" style="position:absolute;margin-left:1.2pt;margin-top:15.3pt;width:122.5pt;height:133.8pt;z-index:-251655680;visibility:visible" wrapcoords="-133 0 -133 21479 21600 21479 21600 0 -133 0">
                  <v:imagedata r:id="rId15" o:title=""/>
                  <w10:wrap type="tight"/>
                </v:shape>
              </w:pict>
            </w:r>
            <w:r w:rsidRPr="00291C38">
              <w:rPr>
                <w:b/>
                <w:sz w:val="22"/>
                <w:szCs w:val="22"/>
              </w:rPr>
              <w:t>7-</w:t>
            </w:r>
            <w:r w:rsidRPr="00291C38">
              <w:rPr>
                <w:b/>
                <w:sz w:val="20"/>
                <w:szCs w:val="20"/>
              </w:rPr>
              <w:t xml:space="preserve">Hasan gazetede aşağıdaki haberi okumuştur. Haberde 65 dereceye kadar ısınan demiryolu raylarının eğrilmesi sonucu yük treninin raylardan çıktığı yazmaktadır. </w:t>
            </w:r>
            <w:r w:rsidRPr="00291C38">
              <w:rPr>
                <w:b/>
                <w:sz w:val="20"/>
                <w:szCs w:val="20"/>
                <w:u w:val="single"/>
              </w:rPr>
              <w:t>Rayların eğrilmesinin nedeni aşağıdakilerden hangisi olabilir?</w:t>
            </w:r>
            <w:r w:rsidRPr="00291C38">
              <w:rPr>
                <w:b/>
                <w:sz w:val="20"/>
                <w:szCs w:val="20"/>
                <w:u w:val="single"/>
              </w:rPr>
              <w:br/>
            </w:r>
          </w:p>
          <w:p w:rsidR="008C05B4" w:rsidRPr="00291C38" w:rsidRDefault="008C05B4" w:rsidP="00291C38">
            <w:pPr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A) Büzülme    B) Genleşme</w:t>
            </w:r>
          </w:p>
          <w:p w:rsidR="008C05B4" w:rsidRPr="00291C38" w:rsidRDefault="008C05B4" w:rsidP="00291C38">
            <w:pPr>
              <w:rPr>
                <w:b/>
                <w:sz w:val="20"/>
                <w:szCs w:val="20"/>
              </w:rPr>
            </w:pPr>
            <w:r w:rsidRPr="00291C38">
              <w:rPr>
                <w:b/>
                <w:sz w:val="20"/>
                <w:szCs w:val="20"/>
              </w:rPr>
              <w:t>C) Erime        D) Süblimleşme</w:t>
            </w: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291C38">
              <w:rPr>
                <w:b/>
                <w:sz w:val="22"/>
                <w:szCs w:val="22"/>
              </w:rPr>
              <w:t xml:space="preserve">15-Ses aşağıdakilerden hangisinde diğerlerinden </w:t>
            </w:r>
            <w:r w:rsidRPr="00291C38">
              <w:rPr>
                <w:b/>
                <w:sz w:val="22"/>
                <w:szCs w:val="22"/>
                <w:u w:val="single"/>
              </w:rPr>
              <w:t>daha iyi yayılır?</w:t>
            </w: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A) Deniz</w:t>
            </w:r>
            <w:r w:rsidRPr="00291C38">
              <w:rPr>
                <w:b/>
                <w:sz w:val="22"/>
                <w:szCs w:val="22"/>
              </w:rPr>
              <w:tab/>
            </w:r>
            <w:r w:rsidRPr="00291C38">
              <w:rPr>
                <w:b/>
                <w:sz w:val="22"/>
                <w:szCs w:val="22"/>
              </w:rPr>
              <w:tab/>
              <w:t xml:space="preserve">             B) Tren rayları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C) Uzay boşluğu</w:t>
            </w:r>
            <w:r w:rsidRPr="00291C38">
              <w:rPr>
                <w:b/>
                <w:sz w:val="22"/>
                <w:szCs w:val="22"/>
              </w:rPr>
              <w:tab/>
            </w:r>
            <w:r w:rsidRPr="00291C38">
              <w:rPr>
                <w:b/>
                <w:sz w:val="22"/>
                <w:szCs w:val="22"/>
              </w:rPr>
              <w:tab/>
              <w:t>D) Hava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16-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noProof/>
                <w:sz w:val="22"/>
                <w:szCs w:val="22"/>
              </w:rPr>
              <w:pict>
                <v:shape id="Resim 22" o:spid="_x0000_i1031" type="#_x0000_t75" alt="http://www.fenokulu.net/konutesti/applications/yonetici/sayfalar/resim_bul.php?soru_bul=1&amp;soru_no=13763" style="width:257.25pt;height:185.25pt;visibility:visible">
                  <v:imagedata r:id="rId16" r:href="rId17"/>
                </v:shape>
              </w:pic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17-</w:t>
            </w:r>
          </w:p>
          <w:p w:rsidR="008C05B4" w:rsidRPr="00291C38" w:rsidRDefault="008C05B4" w:rsidP="00291C38">
            <w:pPr>
              <w:rPr>
                <w:sz w:val="22"/>
                <w:szCs w:val="22"/>
              </w:rPr>
            </w:pPr>
            <w:r w:rsidRPr="00291C38">
              <w:rPr>
                <w:noProof/>
                <w:sz w:val="22"/>
                <w:szCs w:val="22"/>
              </w:rPr>
              <w:pict>
                <v:shape id="Resim 25" o:spid="_x0000_i1032" type="#_x0000_t75" alt="http://www.fenokulu.net/konutesti/applications/yonetici/sayfalar/resim_bul.php?soru_bul=1&amp;soru_no=13770" style="width:256.5pt;height:204.75pt;visibility:visible">
                  <v:imagedata r:id="rId18" r:href="rId19"/>
                </v:shape>
              </w:pict>
            </w:r>
          </w:p>
        </w:tc>
        <w:tc>
          <w:tcPr>
            <w:tcW w:w="5189" w:type="dxa"/>
          </w:tcPr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8-Aşağıdaki ifadeler hangisine ait ise karşısına X işareti koyunuz.</w:t>
            </w:r>
          </w:p>
          <w:tbl>
            <w:tblPr>
              <w:tblW w:w="482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3403"/>
              <w:gridCol w:w="712"/>
              <w:gridCol w:w="712"/>
            </w:tblGrid>
            <w:tr w:rsidR="008C05B4" w:rsidRPr="00BA483F" w:rsidTr="00B717A7">
              <w:trPr>
                <w:trHeight w:val="212"/>
              </w:trPr>
              <w:tc>
                <w:tcPr>
                  <w:tcW w:w="3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A48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Cümle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A48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Işık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A48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Ses</w:t>
                  </w:r>
                </w:p>
              </w:tc>
            </w:tr>
            <w:tr w:rsidR="008C05B4" w:rsidRPr="00BA483F" w:rsidTr="00B717A7">
              <w:trPr>
                <w:trHeight w:val="256"/>
              </w:trPr>
              <w:tc>
                <w:tcPr>
                  <w:tcW w:w="3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A48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Doğrusal yayılır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8C05B4" w:rsidRPr="00BA483F" w:rsidTr="00B717A7">
              <w:trPr>
                <w:trHeight w:val="362"/>
              </w:trPr>
              <w:tc>
                <w:tcPr>
                  <w:tcW w:w="3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Enerji türüdür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8C05B4" w:rsidRPr="00BA483F" w:rsidTr="00B717A7">
              <w:trPr>
                <w:trHeight w:val="273"/>
              </w:trPr>
              <w:tc>
                <w:tcPr>
                  <w:tcW w:w="3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A48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Boşlukta yayılabilir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8C05B4" w:rsidRPr="00BA483F" w:rsidTr="00B717A7">
              <w:trPr>
                <w:trHeight w:val="226"/>
              </w:trPr>
              <w:tc>
                <w:tcPr>
                  <w:tcW w:w="3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Kullandığı teknolojilerden biri sonardır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8C05B4" w:rsidRPr="00BA483F" w:rsidTr="00B717A7">
              <w:trPr>
                <w:trHeight w:val="244"/>
              </w:trPr>
              <w:tc>
                <w:tcPr>
                  <w:tcW w:w="3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A48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Dalgalar halinde yayılır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05B4" w:rsidRPr="00BA483F" w:rsidRDefault="008C05B4" w:rsidP="00291C38">
                  <w:pPr>
                    <w:framePr w:hSpace="141" w:wrap="around" w:vAnchor="text" w:hAnchor="text" w:y="1"/>
                    <w:suppressOverlap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C05B4" w:rsidRPr="00291C38" w:rsidRDefault="008C05B4" w:rsidP="00291C38">
            <w:pPr>
              <w:tabs>
                <w:tab w:val="left" w:pos="4035"/>
              </w:tabs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9-</w:t>
            </w:r>
          </w:p>
          <w:p w:rsidR="008C05B4" w:rsidRPr="00291C38" w:rsidRDefault="008C05B4" w:rsidP="00291C38">
            <w:pPr>
              <w:tabs>
                <w:tab w:val="left" w:pos="4035"/>
              </w:tabs>
              <w:rPr>
                <w:rFonts w:ascii="Verdana" w:hAnsi="Verdana" w:cs="Tahoma"/>
                <w:sz w:val="22"/>
                <w:szCs w:val="22"/>
              </w:rPr>
            </w:pPr>
            <w:r w:rsidRPr="00291C38">
              <w:rPr>
                <w:rFonts w:ascii="Verdana" w:hAnsi="Verdana" w:cs="Tahoma"/>
                <w:noProof/>
                <w:sz w:val="22"/>
                <w:szCs w:val="22"/>
              </w:rPr>
              <w:pict>
                <v:shape id="Resim 7" o:spid="_x0000_i1033" type="#_x0000_t75" alt="http://www.fenokulu.net/konutesti/applications/yonetici/sayfalar/resim_bul.php?soru_bul=1&amp;soru_no=13760" style="width:243pt;height:177.75pt;visibility:visible">
                  <v:imagedata r:id="rId20" r:href="rId21"/>
                </v:shape>
              </w:pict>
            </w:r>
          </w:p>
          <w:p w:rsidR="008C05B4" w:rsidRPr="00291C38" w:rsidRDefault="008C05B4" w:rsidP="00291C38">
            <w:pPr>
              <w:tabs>
                <w:tab w:val="left" w:pos="4035"/>
              </w:tabs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10-</w:t>
            </w:r>
          </w:p>
          <w:p w:rsidR="008C05B4" w:rsidRPr="00291C38" w:rsidRDefault="008C05B4" w:rsidP="00291C38">
            <w:pPr>
              <w:tabs>
                <w:tab w:val="left" w:pos="4035"/>
              </w:tabs>
              <w:rPr>
                <w:rFonts w:ascii="Verdana" w:hAnsi="Verdana" w:cs="Tahoma"/>
                <w:sz w:val="22"/>
                <w:szCs w:val="22"/>
              </w:rPr>
            </w:pPr>
            <w:r w:rsidRPr="00291C38">
              <w:rPr>
                <w:rFonts w:ascii="Verdana" w:hAnsi="Verdana" w:cs="Tahoma"/>
                <w:noProof/>
                <w:sz w:val="22"/>
                <w:szCs w:val="22"/>
              </w:rPr>
              <w:pict>
                <v:shape id="Resim 19" o:spid="_x0000_i1034" type="#_x0000_t75" alt="http://www.fenokulu.net/konutesti/applications/yonetici/sayfalar/resim_bul.php?soru_bul=1&amp;soru_no=13768" style="width:243.75pt;height:160.5pt;visibility:visible">
                  <v:imagedata r:id="rId22" r:href="rId23"/>
                </v:shape>
              </w:pict>
            </w:r>
          </w:p>
          <w:p w:rsidR="008C05B4" w:rsidRPr="00291C38" w:rsidRDefault="008C05B4" w:rsidP="00291C38">
            <w:pPr>
              <w:tabs>
                <w:tab w:val="left" w:pos="4035"/>
              </w:tabs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18-Aşağıdaki ifadelerden hangisi </w:t>
            </w:r>
            <w:r w:rsidRPr="00291C38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8C05B4" w:rsidRPr="00291C38" w:rsidRDefault="008C05B4" w:rsidP="00291C38">
            <w:pPr>
              <w:tabs>
                <w:tab w:val="left" w:pos="4035"/>
              </w:tabs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tabs>
                <w:tab w:val="left" w:pos="4035"/>
              </w:tabs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A) Eğrelti otu çiçeksiz bir bitkidir.</w:t>
            </w:r>
          </w:p>
          <w:p w:rsidR="008C05B4" w:rsidRPr="00291C38" w:rsidRDefault="008C05B4" w:rsidP="00291C38">
            <w:pPr>
              <w:tabs>
                <w:tab w:val="left" w:pos="4035"/>
              </w:tabs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B) Bitkinin üreme organı çiçektir.</w:t>
            </w:r>
          </w:p>
          <w:p w:rsidR="008C05B4" w:rsidRPr="00291C38" w:rsidRDefault="008C05B4" w:rsidP="00291C38">
            <w:pPr>
              <w:tabs>
                <w:tab w:val="left" w:pos="4035"/>
              </w:tabs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C) Sürüngenler yumurta ile çoğalır.</w:t>
            </w:r>
          </w:p>
          <w:p w:rsidR="008C05B4" w:rsidRPr="00291C38" w:rsidRDefault="008C05B4" w:rsidP="00291C38">
            <w:pPr>
              <w:tabs>
                <w:tab w:val="left" w:pos="4035"/>
              </w:tabs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D) Toprak solucanı omurgalı hayvanlardandır.</w:t>
            </w:r>
          </w:p>
          <w:p w:rsidR="008C05B4" w:rsidRPr="00291C38" w:rsidRDefault="008C05B4" w:rsidP="00291C38">
            <w:pPr>
              <w:tabs>
                <w:tab w:val="left" w:pos="4035"/>
              </w:tabs>
              <w:rPr>
                <w:rFonts w:ascii="Verdana" w:hAnsi="Verdana" w:cs="Tahoma"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19- Aşağıdaki çiçek şeklinde çiçeğin kısımlarının adlarını yazınız. 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      </w:t>
            </w:r>
          </w:p>
          <w:p w:rsidR="008C05B4" w:rsidRPr="00291C38" w:rsidRDefault="008C05B4" w:rsidP="00291C38">
            <w:pPr>
              <w:tabs>
                <w:tab w:val="left" w:pos="4035"/>
              </w:tabs>
              <w:rPr>
                <w:rFonts w:ascii="Verdana" w:hAnsi="Verdana" w:cs="Tahoma"/>
                <w:sz w:val="22"/>
                <w:szCs w:val="22"/>
              </w:rPr>
            </w:pPr>
            <w:r w:rsidRPr="00291C38">
              <w:rPr>
                <w:b/>
                <w:noProof/>
                <w:sz w:val="22"/>
                <w:szCs w:val="22"/>
              </w:rPr>
              <w:pict>
                <v:shape id="Resim 28" o:spid="_x0000_i1035" type="#_x0000_t75" alt="images (1)" style="width:244.5pt;height:186pt;visibility:visible">
                  <v:imagedata r:id="rId24" o:title=""/>
                </v:shape>
              </w:pict>
            </w: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20-</w:t>
            </w:r>
          </w:p>
          <w:p w:rsidR="008C05B4" w:rsidRPr="00291C38" w:rsidRDefault="008C05B4" w:rsidP="00291C38">
            <w:pPr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       I-Deri ve akciğer solunumu yapabilir.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       II-Başkalaşım geçirir.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 xml:space="preserve">       III-Yumurtayla çoğalır.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291C38">
              <w:rPr>
                <w:b/>
                <w:sz w:val="22"/>
                <w:szCs w:val="22"/>
              </w:rPr>
              <w:t xml:space="preserve">Verilen özellikler hangi canlıya </w:t>
            </w:r>
            <w:r w:rsidRPr="00291C38">
              <w:rPr>
                <w:b/>
                <w:sz w:val="22"/>
                <w:szCs w:val="22"/>
                <w:u w:val="single"/>
              </w:rPr>
              <w:t>aittir?</w:t>
            </w: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</w:p>
          <w:p w:rsidR="008C05B4" w:rsidRPr="00291C38" w:rsidRDefault="008C05B4" w:rsidP="00291C38">
            <w:pPr>
              <w:jc w:val="both"/>
              <w:rPr>
                <w:b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A) Kurbağa                    B) Balık</w:t>
            </w:r>
          </w:p>
          <w:p w:rsidR="008C05B4" w:rsidRPr="00291C38" w:rsidRDefault="008C05B4" w:rsidP="00291C38">
            <w:pPr>
              <w:tabs>
                <w:tab w:val="left" w:pos="4035"/>
              </w:tabs>
              <w:jc w:val="both"/>
              <w:rPr>
                <w:rFonts w:ascii="Verdana" w:hAnsi="Verdana" w:cs="Tahoma"/>
                <w:sz w:val="22"/>
                <w:szCs w:val="22"/>
              </w:rPr>
            </w:pPr>
            <w:r w:rsidRPr="00291C38">
              <w:rPr>
                <w:b/>
                <w:sz w:val="22"/>
                <w:szCs w:val="22"/>
              </w:rPr>
              <w:t>C) Balina                         D) Kaplumbağa</w:t>
            </w:r>
          </w:p>
          <w:p w:rsidR="008C05B4" w:rsidRPr="00291C38" w:rsidRDefault="008C05B4" w:rsidP="00291C38">
            <w:pPr>
              <w:tabs>
                <w:tab w:val="left" w:pos="4035"/>
              </w:tabs>
              <w:jc w:val="both"/>
              <w:rPr>
                <w:rFonts w:ascii="Verdana" w:hAnsi="Verdana" w:cs="Tahoma"/>
                <w:sz w:val="22"/>
                <w:szCs w:val="22"/>
              </w:rPr>
            </w:pPr>
          </w:p>
          <w:p w:rsidR="008C05B4" w:rsidRPr="00291C38" w:rsidRDefault="008C05B4" w:rsidP="00291C38">
            <w:pPr>
              <w:spacing w:line="240" w:lineRule="atLeast"/>
              <w:ind w:left="-851" w:right="-922"/>
              <w:contextualSpacing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  <w:p w:rsidR="008C05B4" w:rsidRPr="00291C38" w:rsidRDefault="008C05B4" w:rsidP="00291C38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:rsidR="008C05B4" w:rsidRPr="00DF3A91" w:rsidRDefault="008C05B4" w:rsidP="00DF3A91">
      <w:pPr>
        <w:tabs>
          <w:tab w:val="left" w:pos="12693"/>
        </w:tabs>
        <w:rPr>
          <w:b/>
        </w:rPr>
      </w:pPr>
      <w:r w:rsidRPr="00C667ED">
        <w:rPr>
          <w:b/>
        </w:rPr>
        <w:t>Her soru ‘5’ puandır. Başarılar dilerim…</w:t>
      </w:r>
      <w:r w:rsidRPr="00C667ED">
        <w:rPr>
          <w:b/>
        </w:rPr>
        <w:tab/>
      </w:r>
      <w:r>
        <w:rPr>
          <w:b/>
        </w:rPr>
        <w:t xml:space="preserve">              …………….</w:t>
      </w:r>
      <w:r w:rsidRPr="00C667ED">
        <w:rPr>
          <w:b/>
        </w:rPr>
        <w:br w:type="textWrapping" w:clear="all"/>
      </w:r>
      <w:r w:rsidRPr="00C667ED">
        <w:rPr>
          <w:b/>
        </w:rPr>
        <w:tab/>
      </w:r>
      <w:r w:rsidRPr="00C667ED">
        <w:rPr>
          <w:b/>
        </w:rPr>
        <w:tab/>
      </w:r>
      <w:r>
        <w:rPr>
          <w:b/>
        </w:rPr>
        <w:t xml:space="preserve">      Fen Bilimleri Ö</w:t>
      </w:r>
      <w:r w:rsidRPr="00C667ED">
        <w:rPr>
          <w:b/>
        </w:rPr>
        <w:t>ğretmeni</w:t>
      </w:r>
    </w:p>
    <w:sectPr w:rsidR="008C05B4" w:rsidRPr="00DF3A91" w:rsidSect="004243C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65E42"/>
    <w:multiLevelType w:val="hybridMultilevel"/>
    <w:tmpl w:val="9B9EA686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3E62680A"/>
    <w:multiLevelType w:val="hybridMultilevel"/>
    <w:tmpl w:val="C24216F0"/>
    <w:lvl w:ilvl="0" w:tplc="9F0AE8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3CE"/>
    <w:rsid w:val="00093969"/>
    <w:rsid w:val="000B601A"/>
    <w:rsid w:val="000D1614"/>
    <w:rsid w:val="000E352A"/>
    <w:rsid w:val="00167F90"/>
    <w:rsid w:val="001F17E9"/>
    <w:rsid w:val="002322E2"/>
    <w:rsid w:val="00257540"/>
    <w:rsid w:val="00291C38"/>
    <w:rsid w:val="002A3C1F"/>
    <w:rsid w:val="002B440C"/>
    <w:rsid w:val="002D2E32"/>
    <w:rsid w:val="002F1C92"/>
    <w:rsid w:val="002F73A9"/>
    <w:rsid w:val="003B5AFA"/>
    <w:rsid w:val="003F3D71"/>
    <w:rsid w:val="004243CE"/>
    <w:rsid w:val="0047202A"/>
    <w:rsid w:val="004E7522"/>
    <w:rsid w:val="004F0A2D"/>
    <w:rsid w:val="005664EE"/>
    <w:rsid w:val="006164CA"/>
    <w:rsid w:val="00621A71"/>
    <w:rsid w:val="00683A45"/>
    <w:rsid w:val="00685874"/>
    <w:rsid w:val="006B2251"/>
    <w:rsid w:val="006C5521"/>
    <w:rsid w:val="006D71E8"/>
    <w:rsid w:val="006E7075"/>
    <w:rsid w:val="006E7F27"/>
    <w:rsid w:val="00736ABD"/>
    <w:rsid w:val="00781EF2"/>
    <w:rsid w:val="007D7443"/>
    <w:rsid w:val="008062E0"/>
    <w:rsid w:val="00885545"/>
    <w:rsid w:val="00897B7A"/>
    <w:rsid w:val="008C05B4"/>
    <w:rsid w:val="008F45F7"/>
    <w:rsid w:val="00923C37"/>
    <w:rsid w:val="00946EF1"/>
    <w:rsid w:val="00956E19"/>
    <w:rsid w:val="00982C04"/>
    <w:rsid w:val="00A46C6C"/>
    <w:rsid w:val="00A81DE9"/>
    <w:rsid w:val="00A973A8"/>
    <w:rsid w:val="00AA424F"/>
    <w:rsid w:val="00AC1260"/>
    <w:rsid w:val="00B231D9"/>
    <w:rsid w:val="00B56196"/>
    <w:rsid w:val="00B654BD"/>
    <w:rsid w:val="00B717A7"/>
    <w:rsid w:val="00B83AC3"/>
    <w:rsid w:val="00BA483F"/>
    <w:rsid w:val="00BD5220"/>
    <w:rsid w:val="00C037A1"/>
    <w:rsid w:val="00C13BFD"/>
    <w:rsid w:val="00C213A2"/>
    <w:rsid w:val="00C667ED"/>
    <w:rsid w:val="00CB2053"/>
    <w:rsid w:val="00D213CA"/>
    <w:rsid w:val="00D729C4"/>
    <w:rsid w:val="00D873D3"/>
    <w:rsid w:val="00DF35FF"/>
    <w:rsid w:val="00DF3A91"/>
    <w:rsid w:val="00F00EA7"/>
    <w:rsid w:val="00F45FF5"/>
    <w:rsid w:val="00F5414F"/>
    <w:rsid w:val="00F92F29"/>
    <w:rsid w:val="00FC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3C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243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C16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162A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C037A1"/>
    <w:rPr>
      <w:lang w:eastAsia="en-US"/>
    </w:rPr>
  </w:style>
  <w:style w:type="paragraph" w:styleId="ListParagraph">
    <w:name w:val="List Paragraph"/>
    <w:basedOn w:val="Normal"/>
    <w:uiPriority w:val="99"/>
    <w:qFormat/>
    <w:rsid w:val="00C037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1">
    <w:name w:val="Style11"/>
    <w:basedOn w:val="Normal"/>
    <w:uiPriority w:val="99"/>
    <w:rsid w:val="00683A45"/>
    <w:rPr>
      <w:rFonts w:ascii="Franklin Gothic Medium" w:eastAsia="Calibri" w:hAnsi="Franklin Gothic Medium" w:cs="Franklin Gothic Medium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http://www.fenokulu.net/konutesti/applications/yonetici/sayfalar/resim_bul.php?soru_bul=1&amp;soru_no=13773" TargetMode="External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http://www.fenokulu.net/konutesti/applications/yonetici/sayfalar/resim_bul.php?soru_bul=1&amp;soru_no=13760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http://www.fenokulu.net/konutesti/applications/yonetici/sayfalar/resim_bul.php?soru_bul=1&amp;soru_no=13763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www.fenokulu.net/konutesti/applications/yonetici/sayfalar/resim_bul.php?soru_bul=1&amp;soru_no=13778" TargetMode="External"/><Relationship Id="rId24" Type="http://schemas.openxmlformats.org/officeDocument/2006/relationships/image" Target="media/image14.jpe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image" Target="http://www.fenokulu.net/konutesti/applications/yonetici/sayfalar/resim_bul.php?soru_bul=1&amp;soru_no=13768" TargetMode="External"/><Relationship Id="rId10" Type="http://schemas.openxmlformats.org/officeDocument/2006/relationships/image" Target="media/image6.png"/><Relationship Id="rId19" Type="http://schemas.openxmlformats.org/officeDocument/2006/relationships/image" Target="http://www.fenokulu.net/konutesti/applications/yonetici/sayfalar/resim_bul.php?soru_bul=1&amp;soru_no=1377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447</Words>
  <Characters>2552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</dc:title>
  <dc:subject/>
  <dc:creator>HÜSEYİN</dc:creator>
  <cp:keywords/>
  <dc:description/>
  <cp:lastModifiedBy>fatih</cp:lastModifiedBy>
  <cp:revision>2</cp:revision>
  <dcterms:created xsi:type="dcterms:W3CDTF">2015-03-13T19:00:00Z</dcterms:created>
  <dcterms:modified xsi:type="dcterms:W3CDTF">2015-03-13T19:00:00Z</dcterms:modified>
</cp:coreProperties>
</file>